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8F0B04">
        <w:rPr>
          <w:sz w:val="24"/>
          <w:szCs w:val="24"/>
        </w:rPr>
        <w:t xml:space="preserve"> зем-2</w:t>
      </w:r>
      <w:r w:rsidR="0045600C" w:rsidRPr="0045600C">
        <w:rPr>
          <w:sz w:val="24"/>
          <w:szCs w:val="24"/>
        </w:rPr>
        <w:t xml:space="preserve"> от </w:t>
      </w:r>
      <w:r w:rsidR="00871110">
        <w:rPr>
          <w:sz w:val="24"/>
          <w:szCs w:val="24"/>
        </w:rPr>
        <w:t>1</w:t>
      </w:r>
      <w:r w:rsidR="008F0B04">
        <w:rPr>
          <w:sz w:val="24"/>
          <w:szCs w:val="24"/>
        </w:rPr>
        <w:t>0.01.2022</w:t>
      </w:r>
      <w:r w:rsidR="0045600C" w:rsidRPr="0045600C">
        <w:rPr>
          <w:sz w:val="24"/>
          <w:szCs w:val="24"/>
        </w:rPr>
        <w:t>г</w:t>
      </w:r>
      <w:proofErr w:type="gramStart"/>
      <w:r w:rsidRPr="0045600C">
        <w:rPr>
          <w:b/>
          <w:bCs/>
          <w:color w:val="000000"/>
          <w:sz w:val="24"/>
          <w:szCs w:val="24"/>
        </w:rPr>
        <w:t xml:space="preserve"> </w:t>
      </w:r>
      <w:r w:rsidR="001F0706" w:rsidRPr="0045600C">
        <w:rPr>
          <w:sz w:val="24"/>
          <w:szCs w:val="24"/>
        </w:rPr>
        <w:t>,</w:t>
      </w:r>
      <w:proofErr w:type="gramEnd"/>
      <w:r w:rsidR="001F0706" w:rsidRPr="0045600C">
        <w:rPr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CB346B">
        <w:fldChar w:fldCharType="begin"/>
      </w:r>
      <w:r w:rsidR="005E3240">
        <w:instrText xml:space="preserve">DOCVARIABLE "SP_FUNC: GetObjectRegin (CONTEXT)" \* MERGEFORMAT </w:instrText>
      </w:r>
      <w:r w:rsidR="00CB346B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CB346B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CB346B">
        <w:fldChar w:fldCharType="begin"/>
      </w:r>
      <w:r w:rsidR="005E3240">
        <w:instrText xml:space="preserve">DOCVARIABLE "SP_FUNC: GetEndDateMovesetDoc (CONTEXT)" \* MERGEFORMAT </w:instrText>
      </w:r>
      <w:r w:rsidR="00CB346B">
        <w:fldChar w:fldCharType="separate"/>
      </w:r>
      <w:proofErr w:type="spellStart"/>
      <w:r w:rsidR="00E90E92">
        <w:rPr>
          <w:b/>
          <w:sz w:val="24"/>
          <w:szCs w:val="24"/>
        </w:rPr>
        <w:t>______</w:t>
      </w:r>
      <w:r w:rsidR="0045600C" w:rsidRPr="0045600C">
        <w:rPr>
          <w:b/>
          <w:sz w:val="24"/>
          <w:szCs w:val="24"/>
        </w:rPr>
        <w:t>месяцев</w:t>
      </w:r>
      <w:proofErr w:type="spellEnd"/>
      <w:r w:rsidR="00CB346B">
        <w:fldChar w:fldCharType="end"/>
      </w:r>
      <w:r w:rsidR="00557EE4" w:rsidRPr="0045600C">
        <w:rPr>
          <w:b/>
          <w:sz w:val="24"/>
          <w:szCs w:val="24"/>
        </w:rPr>
        <w:t>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937386" w:rsidRDefault="001C470C" w:rsidP="00937386">
      <w:pPr>
        <w:ind w:firstLine="567"/>
        <w:jc w:val="both"/>
        <w:rPr>
          <w:color w:val="000000"/>
          <w:kern w:val="1"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Pr="007315E0">
        <w:rPr>
          <w:color w:val="000000" w:themeColor="text1"/>
          <w:sz w:val="24"/>
          <w:szCs w:val="24"/>
        </w:rPr>
        <w:t xml:space="preserve">  </w:t>
      </w:r>
      <w:r w:rsidRPr="001C470C">
        <w:rPr>
          <w:b/>
          <w:sz w:val="24"/>
          <w:szCs w:val="24"/>
        </w:rPr>
        <w:t>Обременение/ограничение прав на земельные участки</w:t>
      </w:r>
      <w:r w:rsidRPr="001C470C">
        <w:rPr>
          <w:color w:val="000000" w:themeColor="text1"/>
          <w:sz w:val="24"/>
          <w:szCs w:val="24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Pr="002D0BEA">
        <w:rPr>
          <w:color w:val="000000" w:themeColor="text1"/>
          <w:sz w:val="24"/>
          <w:szCs w:val="24"/>
        </w:rPr>
        <w:t xml:space="preserve"> </w:t>
      </w:r>
      <w:r w:rsidR="00937386" w:rsidRPr="00092CFA">
        <w:rPr>
          <w:color w:val="000000"/>
          <w:kern w:val="1"/>
        </w:rPr>
        <w:t>Земельный участок</w:t>
      </w:r>
      <w:r w:rsidR="00937386">
        <w:rPr>
          <w:color w:val="000000"/>
          <w:kern w:val="1"/>
        </w:rPr>
        <w:t xml:space="preserve"> находится в </w:t>
      </w:r>
      <w:proofErr w:type="spellStart"/>
      <w:r w:rsidR="00937386">
        <w:rPr>
          <w:color w:val="000000"/>
          <w:kern w:val="1"/>
        </w:rPr>
        <w:t>водоохранной</w:t>
      </w:r>
      <w:proofErr w:type="spellEnd"/>
      <w:r w:rsidR="00937386">
        <w:rPr>
          <w:color w:val="000000"/>
          <w:kern w:val="1"/>
        </w:rPr>
        <w:t xml:space="preserve"> зоне реки</w:t>
      </w:r>
      <w:proofErr w:type="gramStart"/>
      <w:r w:rsidR="00937386">
        <w:rPr>
          <w:color w:val="000000"/>
          <w:kern w:val="1"/>
        </w:rPr>
        <w:t xml:space="preserve"> А</w:t>
      </w:r>
      <w:proofErr w:type="gramEnd"/>
      <w:r w:rsidR="00937386">
        <w:rPr>
          <w:color w:val="000000"/>
          <w:kern w:val="1"/>
        </w:rPr>
        <w:t>й, на расстоянии порядка 120 метров от уреза воды.</w:t>
      </w:r>
    </w:p>
    <w:p w:rsidR="00937386" w:rsidRDefault="00937386" w:rsidP="00937386">
      <w:pPr>
        <w:ind w:firstLine="567"/>
        <w:jc w:val="both"/>
        <w:rPr>
          <w:color w:val="000000"/>
          <w:kern w:val="1"/>
        </w:rPr>
      </w:pPr>
      <w:r>
        <w:rPr>
          <w:color w:val="000000"/>
          <w:kern w:val="1"/>
        </w:rPr>
        <w:tab/>
        <w:t xml:space="preserve">Согласно Водного Кодекса РФ ширина </w:t>
      </w:r>
      <w:proofErr w:type="spellStart"/>
      <w:r>
        <w:rPr>
          <w:color w:val="000000"/>
          <w:kern w:val="1"/>
        </w:rPr>
        <w:t>водоохранной</w:t>
      </w:r>
      <w:proofErr w:type="spellEnd"/>
      <w:r>
        <w:rPr>
          <w:color w:val="000000"/>
          <w:kern w:val="1"/>
        </w:rPr>
        <w:t xml:space="preserve"> зоны реки</w:t>
      </w:r>
      <w:proofErr w:type="gramStart"/>
      <w:r>
        <w:rPr>
          <w:color w:val="000000"/>
          <w:kern w:val="1"/>
        </w:rPr>
        <w:t xml:space="preserve"> А</w:t>
      </w:r>
      <w:proofErr w:type="gramEnd"/>
      <w:r>
        <w:rPr>
          <w:color w:val="000000"/>
          <w:kern w:val="1"/>
        </w:rPr>
        <w:t>й составляет 200 м, ширина  прибрежной защитной полосы - 50 м, береговой полосы общего пользования – 20 м.</w:t>
      </w:r>
    </w:p>
    <w:p w:rsidR="00937386" w:rsidRDefault="00937386" w:rsidP="00937386">
      <w:pPr>
        <w:ind w:firstLine="567"/>
        <w:jc w:val="both"/>
        <w:rPr>
          <w:color w:val="000000"/>
          <w:kern w:val="1"/>
        </w:rPr>
      </w:pPr>
      <w:r>
        <w:rPr>
          <w:color w:val="000000"/>
          <w:kern w:val="1"/>
        </w:rPr>
        <w:t xml:space="preserve">   Предоставление земельного участка возможно при соблюдении следующих условий:</w:t>
      </w:r>
    </w:p>
    <w:p w:rsidR="00937386" w:rsidRDefault="00937386" w:rsidP="00937386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>1.</w:t>
      </w:r>
      <w:r w:rsidRPr="00D52315">
        <w:rPr>
          <w:sz w:val="18"/>
          <w:szCs w:val="18"/>
        </w:rPr>
        <w:t xml:space="preserve"> </w:t>
      </w:r>
      <w:r w:rsidRPr="00D52315">
        <w:rPr>
          <w:color w:val="000000"/>
          <w:kern w:val="1"/>
        </w:rPr>
        <w:t xml:space="preserve">Соблюдать условия доступности береговой полосы общего пользования </w:t>
      </w:r>
      <w:r>
        <w:rPr>
          <w:color w:val="000000"/>
          <w:kern w:val="1"/>
        </w:rPr>
        <w:t xml:space="preserve">– 20 </w:t>
      </w:r>
      <w:r w:rsidRPr="00D52315">
        <w:rPr>
          <w:color w:val="000000"/>
          <w:kern w:val="1"/>
        </w:rPr>
        <w:t xml:space="preserve">м. Граница участка вдоль </w:t>
      </w:r>
      <w:r>
        <w:rPr>
          <w:color w:val="000000"/>
          <w:kern w:val="1"/>
        </w:rPr>
        <w:t xml:space="preserve">р. Ай </w:t>
      </w:r>
      <w:r w:rsidRPr="00D52315">
        <w:rPr>
          <w:color w:val="000000"/>
          <w:kern w:val="1"/>
        </w:rPr>
        <w:t xml:space="preserve"> должна быть расположена на расстоянии не менее </w:t>
      </w:r>
      <w:r>
        <w:rPr>
          <w:color w:val="000000"/>
          <w:kern w:val="1"/>
        </w:rPr>
        <w:t xml:space="preserve">20 </w:t>
      </w:r>
      <w:r w:rsidRPr="00D52315">
        <w:rPr>
          <w:color w:val="000000"/>
          <w:kern w:val="1"/>
        </w:rPr>
        <w:t>м. от уреза воды.</w:t>
      </w:r>
    </w:p>
    <w:p w:rsidR="00937386" w:rsidRDefault="00937386" w:rsidP="00937386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>2.</w:t>
      </w:r>
      <w:r w:rsidRPr="00D52315">
        <w:rPr>
          <w:sz w:val="18"/>
          <w:szCs w:val="18"/>
        </w:rPr>
        <w:t xml:space="preserve"> </w:t>
      </w:r>
      <w:r w:rsidRPr="00D52315">
        <w:rPr>
          <w:color w:val="000000"/>
          <w:kern w:val="1"/>
        </w:rPr>
        <w:t>При использовании земельного участка соблюдать специальный режим, требования и запрещения, установленные статьей 65 Водного кодекса</w:t>
      </w:r>
      <w:r>
        <w:rPr>
          <w:color w:val="000000"/>
          <w:kern w:val="1"/>
        </w:rPr>
        <w:t>:</w:t>
      </w:r>
    </w:p>
    <w:p w:rsidR="00937386" w:rsidRDefault="00937386" w:rsidP="00937386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>2.1 запрещается размещение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</w:r>
    </w:p>
    <w:p w:rsidR="00937386" w:rsidRDefault="00937386" w:rsidP="00937386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 xml:space="preserve">2.2  </w:t>
      </w:r>
      <w:r w:rsidRPr="00D52315">
        <w:rPr>
          <w:color w:val="000000"/>
          <w:kern w:val="1"/>
        </w:rPr>
        <w:t>размещение бытовых и сельскохозяйственных отходов, навоза, отвалов размываемых грунтов запрещено</w:t>
      </w:r>
      <w:r>
        <w:rPr>
          <w:color w:val="000000"/>
          <w:kern w:val="1"/>
        </w:rPr>
        <w:t>;</w:t>
      </w:r>
    </w:p>
    <w:p w:rsidR="00937386" w:rsidRDefault="00937386" w:rsidP="00937386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 xml:space="preserve">2.3 </w:t>
      </w:r>
      <w:r>
        <w:rPr>
          <w:sz w:val="18"/>
          <w:szCs w:val="18"/>
        </w:rPr>
        <w:t xml:space="preserve"> </w:t>
      </w:r>
      <w:r>
        <w:rPr>
          <w:color w:val="000000"/>
          <w:kern w:val="1"/>
        </w:rPr>
        <w:t>территория парковки автомобилей</w:t>
      </w:r>
      <w:r w:rsidRPr="00D52315">
        <w:rPr>
          <w:color w:val="000000"/>
          <w:kern w:val="1"/>
        </w:rPr>
        <w:t xml:space="preserve"> и подъездные пути в пределах территории водоохраной зоны должны иметь твердое покрытие;</w:t>
      </w:r>
    </w:p>
    <w:p w:rsidR="00937386" w:rsidRDefault="00937386" w:rsidP="00937386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 xml:space="preserve">2.4  </w:t>
      </w:r>
      <w:r w:rsidRPr="00D52315">
        <w:rPr>
          <w:color w:val="000000"/>
          <w:kern w:val="1"/>
        </w:rPr>
        <w:t xml:space="preserve">отвод хозяйственно-бытовых сточных вод осуществлять в </w:t>
      </w:r>
      <w:r>
        <w:rPr>
          <w:color w:val="000000"/>
          <w:kern w:val="1"/>
        </w:rPr>
        <w:t>централизованную систему канализации;</w:t>
      </w:r>
    </w:p>
    <w:p w:rsidR="00937386" w:rsidRDefault="00937386" w:rsidP="00937386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>2.5 отвод ливневого стока обеспечить путем планировки территории и строительства сетей ливневой  канализации с устройством локальной системы очистки сточных вод (в том числе дождевых, талых, и дренажных вод), обеспечивающей их очистку исходя до нормативов, установленных законодательством в области охраны окружающей среды;</w:t>
      </w:r>
    </w:p>
    <w:p w:rsidR="00937386" w:rsidRDefault="00937386" w:rsidP="00937386">
      <w:pPr>
        <w:ind w:firstLine="708"/>
        <w:rPr>
          <w:color w:val="000000"/>
          <w:kern w:val="1"/>
        </w:rPr>
      </w:pPr>
      <w:r>
        <w:rPr>
          <w:color w:val="000000"/>
          <w:kern w:val="1"/>
        </w:rPr>
        <w:t>2.6 запрещается осуществлять в пределах водоохраной зоны: размещение автозаправочной станции, склада горюче-смазочных материалов, станции технического обслуживания, используемой для технического осмотра и ремонта транспортных средств, осуществление мойки транспортных средств.</w:t>
      </w:r>
    </w:p>
    <w:p w:rsidR="00937386" w:rsidRDefault="00937386" w:rsidP="00937386">
      <w:pPr>
        <w:ind w:firstLine="708"/>
      </w:pPr>
      <w:r>
        <w:rPr>
          <w:color w:val="000000"/>
          <w:kern w:val="1"/>
        </w:rPr>
        <w:t xml:space="preserve">Так же земельный участок полностью  находится в </w:t>
      </w:r>
      <w:r>
        <w:t>зоне</w:t>
      </w:r>
      <w:r w:rsidRPr="004C2388">
        <w:t xml:space="preserve"> затопления территории Златоустовского городского округа Челябинской области, прилегающая к реке</w:t>
      </w:r>
      <w:proofErr w:type="gramStart"/>
      <w:r w:rsidRPr="004C2388">
        <w:t xml:space="preserve"> А</w:t>
      </w:r>
      <w:proofErr w:type="gramEnd"/>
      <w:r w:rsidRPr="004C2388">
        <w:t xml:space="preserve">й в нижнем бьефе гидроузла </w:t>
      </w:r>
      <w:proofErr w:type="spellStart"/>
      <w:r w:rsidRPr="004C2388">
        <w:t>Айского</w:t>
      </w:r>
      <w:proofErr w:type="spellEnd"/>
      <w:r w:rsidRPr="004C2388">
        <w:t xml:space="preserve"> водохранилища, затапливаемая при пропуске гидроузлами паводков 0,5 % обеспеченности</w:t>
      </w:r>
      <w:r>
        <w:t>.</w:t>
      </w:r>
      <w:r w:rsidRPr="008018D0">
        <w:t xml:space="preserve"> </w:t>
      </w:r>
      <w:r w:rsidRPr="008018D0">
        <w:rPr>
          <w:b/>
          <w:u w:val="single"/>
        </w:rPr>
        <w:t>Ограничение:</w:t>
      </w:r>
      <w:r>
        <w:t xml:space="preserve"> </w:t>
      </w:r>
      <w:r w:rsidRPr="004C2388">
        <w:t>В границах зон затопления, подтопления,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территорий, запрещаются:</w:t>
      </w:r>
    </w:p>
    <w:p w:rsidR="00937386" w:rsidRDefault="00937386" w:rsidP="00937386">
      <w:r w:rsidRPr="004C2388">
        <w:t xml:space="preserve"> 1)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затопления, подтопления; </w:t>
      </w:r>
    </w:p>
    <w:p w:rsidR="00937386" w:rsidRDefault="00937386" w:rsidP="00937386">
      <w:r w:rsidRPr="004C2388">
        <w:t xml:space="preserve">2) использование сточных вод в целях регулирования плодородия почв; </w:t>
      </w:r>
    </w:p>
    <w:p w:rsidR="00937386" w:rsidRDefault="00937386" w:rsidP="00937386">
      <w:r w:rsidRPr="004C2388">
        <w:t xml:space="preserve">3)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хранения и захоронения радиоактивных отходов; </w:t>
      </w:r>
    </w:p>
    <w:p w:rsidR="00937386" w:rsidRDefault="00937386" w:rsidP="00937386">
      <w:r w:rsidRPr="004C2388">
        <w:t>4) осуществление авиационных мер по борьбе с вредными организмами.</w:t>
      </w:r>
    </w:p>
    <w:p w:rsidR="00937386" w:rsidRPr="00CB4D44" w:rsidRDefault="00937386" w:rsidP="00937386">
      <w:pPr>
        <w:shd w:val="clear" w:color="auto" w:fill="FFFFFF"/>
        <w:rPr>
          <w:rFonts w:cs="Calibri"/>
          <w:color w:val="000000"/>
        </w:rPr>
      </w:pPr>
      <w:r>
        <w:tab/>
        <w:t xml:space="preserve">По земельному участку проходит </w:t>
      </w:r>
      <w:r>
        <w:rPr>
          <w:color w:val="000000"/>
        </w:rPr>
        <w:t>г</w:t>
      </w:r>
      <w:r w:rsidRPr="008018D0">
        <w:rPr>
          <w:color w:val="000000"/>
        </w:rPr>
        <w:t>азопровод высокого давления в южной части г</w:t>
      </w:r>
      <w:proofErr w:type="gramStart"/>
      <w:r w:rsidRPr="008018D0">
        <w:rPr>
          <w:color w:val="000000"/>
        </w:rPr>
        <w:t>.З</w:t>
      </w:r>
      <w:proofErr w:type="gramEnd"/>
      <w:r w:rsidRPr="008018D0">
        <w:rPr>
          <w:color w:val="000000"/>
        </w:rPr>
        <w:t>латоуст Челябинской области</w:t>
      </w:r>
      <w:r>
        <w:rPr>
          <w:color w:val="000000"/>
        </w:rPr>
        <w:t>.</w:t>
      </w:r>
    </w:p>
    <w:p w:rsidR="001C470C" w:rsidRDefault="001C470C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</w:p>
    <w:p w:rsidR="00236BF6" w:rsidRPr="0045600C" w:rsidRDefault="00236BF6" w:rsidP="005B30F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236BF6" w:rsidRPr="0045600C" w:rsidRDefault="00236BF6" w:rsidP="005A5888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lastRenderedPageBreak/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236BF6" w:rsidRPr="0045600C" w:rsidRDefault="00236BF6" w:rsidP="005A5888">
      <w:pPr>
        <w:widowControl/>
        <w:shd w:val="clear" w:color="auto" w:fill="FFFFFF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lastRenderedPageBreak/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CB346B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CB346B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CB346B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CB346B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CB346B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CB346B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CB346B" w:rsidRPr="005819CE">
        <w:rPr>
          <w:sz w:val="22"/>
          <w:szCs w:val="22"/>
        </w:rPr>
        <w:fldChar w:fldCharType="end"/>
      </w:r>
    </w:p>
    <w:p w:rsidR="00DE28DB" w:rsidRPr="005819CE" w:rsidRDefault="00CB346B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CB346B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D617F39"/>
    <w:multiLevelType w:val="multilevel"/>
    <w:tmpl w:val="EAA417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8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9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20"/>
  </w:num>
  <w:num w:numId="25">
    <w:abstractNumId w:val="15"/>
  </w:num>
  <w:num w:numId="26">
    <w:abstractNumId w:val="2"/>
  </w:num>
  <w:num w:numId="2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28FC"/>
    <w:rsid w:val="0016370F"/>
    <w:rsid w:val="00183273"/>
    <w:rsid w:val="00185EAB"/>
    <w:rsid w:val="001956C5"/>
    <w:rsid w:val="00196FCE"/>
    <w:rsid w:val="001B7A3D"/>
    <w:rsid w:val="001C470C"/>
    <w:rsid w:val="001D36A0"/>
    <w:rsid w:val="001E0D4E"/>
    <w:rsid w:val="001E7362"/>
    <w:rsid w:val="001F0706"/>
    <w:rsid w:val="001F3360"/>
    <w:rsid w:val="001F706A"/>
    <w:rsid w:val="00236BF6"/>
    <w:rsid w:val="00242080"/>
    <w:rsid w:val="0024782D"/>
    <w:rsid w:val="00264A51"/>
    <w:rsid w:val="00284903"/>
    <w:rsid w:val="00292A94"/>
    <w:rsid w:val="0029550F"/>
    <w:rsid w:val="002A5EC9"/>
    <w:rsid w:val="002B5C7B"/>
    <w:rsid w:val="002B7973"/>
    <w:rsid w:val="002F1D2E"/>
    <w:rsid w:val="002F4883"/>
    <w:rsid w:val="003020BA"/>
    <w:rsid w:val="003160C9"/>
    <w:rsid w:val="0032112D"/>
    <w:rsid w:val="00326861"/>
    <w:rsid w:val="003305E8"/>
    <w:rsid w:val="0033661A"/>
    <w:rsid w:val="003524E7"/>
    <w:rsid w:val="003731B7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A5888"/>
    <w:rsid w:val="005B0AE7"/>
    <w:rsid w:val="005B30F2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C21ED"/>
    <w:rsid w:val="008E42E4"/>
    <w:rsid w:val="008F0B04"/>
    <w:rsid w:val="008F0EA0"/>
    <w:rsid w:val="00905076"/>
    <w:rsid w:val="00916722"/>
    <w:rsid w:val="00924B2A"/>
    <w:rsid w:val="00937386"/>
    <w:rsid w:val="009465B3"/>
    <w:rsid w:val="009854E6"/>
    <w:rsid w:val="00995D69"/>
    <w:rsid w:val="009B03D8"/>
    <w:rsid w:val="009B3004"/>
    <w:rsid w:val="009C2EC3"/>
    <w:rsid w:val="009C595B"/>
    <w:rsid w:val="009D24E7"/>
    <w:rsid w:val="009D45C1"/>
    <w:rsid w:val="00A01096"/>
    <w:rsid w:val="00A106C0"/>
    <w:rsid w:val="00A65F12"/>
    <w:rsid w:val="00A849B2"/>
    <w:rsid w:val="00A8683F"/>
    <w:rsid w:val="00A90ED6"/>
    <w:rsid w:val="00AA14A7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C0314"/>
    <w:rsid w:val="00BD337C"/>
    <w:rsid w:val="00BE59DB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B346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17FA96-49D2-42C6-8A87-7372D82DD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291</TotalTime>
  <Pages>6</Pages>
  <Words>2115</Words>
  <Characters>16807</Characters>
  <Application>Microsoft Office Word</Application>
  <DocSecurity>0</DocSecurity>
  <Lines>140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18885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46</cp:revision>
  <cp:lastPrinted>1900-12-31T19:00:00Z</cp:lastPrinted>
  <dcterms:created xsi:type="dcterms:W3CDTF">2020-11-18T05:42:00Z</dcterms:created>
  <dcterms:modified xsi:type="dcterms:W3CDTF">2023-07-10T11:04:00Z</dcterms:modified>
</cp:coreProperties>
</file>